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DD85B" w14:textId="77777777" w:rsidR="00C04CE7" w:rsidRDefault="00C04CE7" w:rsidP="00C04CE7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KETYLL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9A1D81F" w14:textId="77777777" w:rsidR="00C04CE7" w:rsidRDefault="00C04CE7" w:rsidP="00C04CE7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Foxton.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Cambridgeshire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 Mercer.</w:t>
      </w:r>
    </w:p>
    <w:p w14:paraId="00ED1EE4" w14:textId="77777777" w:rsidR="00C04CE7" w:rsidRDefault="00C04CE7" w:rsidP="00C04CE7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3C6CD72" w14:textId="77777777" w:rsidR="00C04CE7" w:rsidRDefault="00C04CE7" w:rsidP="00C04CE7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CC4663C" w14:textId="77777777" w:rsidR="00C04CE7" w:rsidRDefault="00C04CE7" w:rsidP="00C04CE7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appears in the Plea Rolls.</w:t>
      </w:r>
    </w:p>
    <w:p w14:paraId="3592C648" w14:textId="77777777" w:rsidR="00C04CE7" w:rsidRDefault="00C04CE7" w:rsidP="00C04CE7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ACD7602" w14:textId="77777777" w:rsidR="00C04CE7" w:rsidRDefault="00C04CE7" w:rsidP="00C04CE7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7351594" w14:textId="77777777" w:rsidR="00C04CE7" w:rsidRDefault="00C04CE7" w:rsidP="00C04CE7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A8982FD" w14:textId="77777777" w:rsidR="00C04CE7" w:rsidRDefault="00C04CE7" w:rsidP="00C04CE7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18 January 2022</w:t>
      </w:r>
    </w:p>
    <w:p w14:paraId="6AE762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50BC2" w14:textId="77777777" w:rsidR="00C04CE7" w:rsidRDefault="00C04CE7" w:rsidP="009139A6">
      <w:r>
        <w:separator/>
      </w:r>
    </w:p>
  </w:endnote>
  <w:endnote w:type="continuationSeparator" w:id="0">
    <w:p w14:paraId="4B474282" w14:textId="77777777" w:rsidR="00C04CE7" w:rsidRDefault="00C04C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57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F3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893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58346" w14:textId="77777777" w:rsidR="00C04CE7" w:rsidRDefault="00C04CE7" w:rsidP="009139A6">
      <w:r>
        <w:separator/>
      </w:r>
    </w:p>
  </w:footnote>
  <w:footnote w:type="continuationSeparator" w:id="0">
    <w:p w14:paraId="64521E38" w14:textId="77777777" w:rsidR="00C04CE7" w:rsidRDefault="00C04C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6B7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6D6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5FC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CE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4CE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2FC55"/>
  <w15:chartTrackingRefBased/>
  <w15:docId w15:val="{DDF91F8E-50ED-4335-AFE7-5C5159187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4C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2022-02-19T18:31:00Z</dcterms:created>
  <dcterms:modified xsi:type="dcterms:W3CDTF">2022-02-19T18:31:00Z</dcterms:modified>
</cp:coreProperties>
</file>